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99763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14:paraId="5C499764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5C499765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5C499766" w14:textId="77777777"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14:paraId="5C499767" w14:textId="77777777"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5C499768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5C499769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14:paraId="5C49976A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9976E" w14:textId="77777777" w:rsidR="00B3571D" w:rsidRDefault="00B3571D">
      <w:pPr>
        <w:spacing w:after="0" w:line="20" w:lineRule="exact"/>
      </w:pPr>
    </w:p>
  </w:endnote>
  <w:endnote w:type="continuationSeparator" w:id="0">
    <w:p w14:paraId="5C49976F" w14:textId="77777777" w:rsidR="00B3571D" w:rsidRDefault="00B3571D">
      <w:pPr>
        <w:spacing w:after="0" w:line="20" w:lineRule="exact"/>
      </w:pPr>
    </w:p>
  </w:endnote>
  <w:endnote w:type="continuationNotice" w:id="1">
    <w:p w14:paraId="5C499770" w14:textId="77777777" w:rsidR="00B3571D" w:rsidRDefault="00B3571D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99776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5C499777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C499778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9977D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5C49977E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2933C4">
      <w:rPr>
        <w:rFonts w:ascii="Arial" w:hAnsi="Arial"/>
        <w:sz w:val="20"/>
      </w:rPr>
      <w:t>6186 – Fuel Cards VI</w:t>
    </w:r>
  </w:p>
  <w:p w14:paraId="5C49977F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5C499780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9976B" w14:textId="77777777" w:rsidR="00B3571D" w:rsidRDefault="00B3571D">
      <w:pPr>
        <w:spacing w:after="0" w:line="240" w:lineRule="auto"/>
      </w:pPr>
      <w:r>
        <w:separator/>
      </w:r>
    </w:p>
  </w:footnote>
  <w:footnote w:type="continuationSeparator" w:id="0">
    <w:p w14:paraId="5C49976C" w14:textId="77777777" w:rsidR="00B3571D" w:rsidRDefault="00B3571D">
      <w:pPr>
        <w:spacing w:after="0" w:line="240" w:lineRule="auto"/>
      </w:pPr>
      <w:r>
        <w:continuationSeparator/>
      </w:r>
    </w:p>
  </w:footnote>
  <w:footnote w:type="continuationNotice" w:id="1">
    <w:p w14:paraId="5C49976D" w14:textId="77777777" w:rsidR="00B3571D" w:rsidRDefault="00B357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9977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5C499781" wp14:editId="5C499782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49977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5C499774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99779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5C49977A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5C49977B" w14:textId="58AE029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Crown Copyright </w:t>
    </w:r>
    <w:r w:rsidR="00585D16">
      <w:rPr>
        <w:rFonts w:ascii="Arial" w:hAnsi="Arial" w:cs="Arial"/>
        <w:sz w:val="20"/>
      </w:rPr>
      <w:t>2021</w:t>
    </w:r>
  </w:p>
  <w:p w14:paraId="5C49977C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33C4"/>
    <w:rsid w:val="0029435D"/>
    <w:rsid w:val="002C1799"/>
    <w:rsid w:val="003079E9"/>
    <w:rsid w:val="00336110"/>
    <w:rsid w:val="00352377"/>
    <w:rsid w:val="00355227"/>
    <w:rsid w:val="00424C78"/>
    <w:rsid w:val="004D7CEB"/>
    <w:rsid w:val="00585D16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3571D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C499763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D82ED-38F4-4995-A895-54C3CD8A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Mark Cunliffe</cp:lastModifiedBy>
  <cp:revision>4</cp:revision>
  <dcterms:created xsi:type="dcterms:W3CDTF">2021-07-21T09:29:00Z</dcterms:created>
  <dcterms:modified xsi:type="dcterms:W3CDTF">2021-11-02T12:25:00Z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